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C79F3" w14:textId="27C92F2E" w:rsidR="00BA00AB" w:rsidRDefault="0013707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de St.MARTYN</w:t>
      </w:r>
      <w:r>
        <w:rPr>
          <w:rFonts w:cs="Times New Roman"/>
          <w:szCs w:val="24"/>
        </w:rPr>
        <w:t xml:space="preserve">       (fl.1472)</w:t>
      </w:r>
    </w:p>
    <w:p w14:paraId="31E94566" w14:textId="073799DD" w:rsidR="00137076" w:rsidRDefault="0013707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Jersey. Gentleman.</w:t>
      </w:r>
    </w:p>
    <w:p w14:paraId="260F3167" w14:textId="77777777" w:rsidR="00137076" w:rsidRDefault="00137076" w:rsidP="009139A6">
      <w:pPr>
        <w:pStyle w:val="NoSpacing"/>
        <w:rPr>
          <w:rFonts w:cs="Times New Roman"/>
          <w:szCs w:val="24"/>
        </w:rPr>
      </w:pPr>
    </w:p>
    <w:p w14:paraId="4A06B06E" w14:textId="77777777" w:rsidR="00137076" w:rsidRDefault="00137076" w:rsidP="009139A6">
      <w:pPr>
        <w:pStyle w:val="NoSpacing"/>
        <w:rPr>
          <w:rFonts w:cs="Times New Roman"/>
          <w:szCs w:val="24"/>
        </w:rPr>
      </w:pPr>
    </w:p>
    <w:p w14:paraId="315EFB97" w14:textId="3F67650F" w:rsidR="00137076" w:rsidRDefault="0013707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Feb.1472</w:t>
      </w:r>
      <w:r>
        <w:rPr>
          <w:rFonts w:cs="Times New Roman"/>
          <w:szCs w:val="24"/>
        </w:rPr>
        <w:tab/>
        <w:t>He was granted a general pardon.</w:t>
      </w:r>
    </w:p>
    <w:p w14:paraId="3D4D02C9" w14:textId="77777777" w:rsidR="00137076" w:rsidRPr="007F32B5" w:rsidRDefault="00137076" w:rsidP="001370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F32B5">
        <w:rPr>
          <w:rFonts w:cs="Times New Roman"/>
          <w:szCs w:val="24"/>
        </w:rPr>
        <w:t>(“The Pardon Rolls of Edward IV 14</w:t>
      </w:r>
      <w:r>
        <w:rPr>
          <w:rFonts w:cs="Times New Roman"/>
          <w:szCs w:val="24"/>
        </w:rPr>
        <w:t>71-83</w:t>
      </w:r>
      <w:r w:rsidRPr="007F32B5">
        <w:rPr>
          <w:rFonts w:cs="Times New Roman"/>
          <w:szCs w:val="24"/>
        </w:rPr>
        <w:t>” ed. Hannes Kleineke,</w:t>
      </w:r>
    </w:p>
    <w:p w14:paraId="4E70B987" w14:textId="6CAA0D79" w:rsidR="00137076" w:rsidRDefault="00137076" w:rsidP="00137076">
      <w:pPr>
        <w:pStyle w:val="NoSpacing"/>
        <w:ind w:left="720" w:firstLine="720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>pub. by the List and Index Society, vol.36</w:t>
      </w:r>
      <w:r>
        <w:rPr>
          <w:rFonts w:cs="Times New Roman"/>
          <w:szCs w:val="24"/>
        </w:rPr>
        <w:t>1</w:t>
      </w:r>
      <w:r w:rsidRPr="007F32B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p.</w:t>
      </w:r>
      <w:r>
        <w:rPr>
          <w:rFonts w:cs="Times New Roman"/>
          <w:szCs w:val="24"/>
        </w:rPr>
        <w:t>59)</w:t>
      </w:r>
    </w:p>
    <w:p w14:paraId="249CC4DE" w14:textId="77777777" w:rsidR="00137076" w:rsidRDefault="00137076" w:rsidP="00137076">
      <w:pPr>
        <w:pStyle w:val="NoSpacing"/>
        <w:rPr>
          <w:rFonts w:cs="Times New Roman"/>
          <w:szCs w:val="24"/>
        </w:rPr>
      </w:pPr>
    </w:p>
    <w:p w14:paraId="0863D683" w14:textId="77777777" w:rsidR="00137076" w:rsidRDefault="00137076" w:rsidP="00137076">
      <w:pPr>
        <w:pStyle w:val="NoSpacing"/>
        <w:rPr>
          <w:rFonts w:cs="Times New Roman"/>
          <w:szCs w:val="24"/>
        </w:rPr>
      </w:pPr>
    </w:p>
    <w:p w14:paraId="38545EC5" w14:textId="5B1BF1E7" w:rsidR="00137076" w:rsidRDefault="00137076" w:rsidP="001370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26DE00FD" w14:textId="558A4815" w:rsidR="00137076" w:rsidRPr="00137076" w:rsidRDefault="00137076" w:rsidP="009139A6">
      <w:pPr>
        <w:pStyle w:val="NoSpacing"/>
        <w:rPr>
          <w:rFonts w:cs="Times New Roman"/>
          <w:szCs w:val="24"/>
        </w:rPr>
      </w:pPr>
    </w:p>
    <w:sectPr w:rsidR="00137076" w:rsidRPr="001370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D67D" w14:textId="77777777" w:rsidR="00137076" w:rsidRDefault="00137076" w:rsidP="009139A6">
      <w:r>
        <w:separator/>
      </w:r>
    </w:p>
  </w:endnote>
  <w:endnote w:type="continuationSeparator" w:id="0">
    <w:p w14:paraId="12571054" w14:textId="77777777" w:rsidR="00137076" w:rsidRDefault="001370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15D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36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55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6088" w14:textId="77777777" w:rsidR="00137076" w:rsidRDefault="00137076" w:rsidP="009139A6">
      <w:r>
        <w:separator/>
      </w:r>
    </w:p>
  </w:footnote>
  <w:footnote w:type="continuationSeparator" w:id="0">
    <w:p w14:paraId="1C05FDCA" w14:textId="77777777" w:rsidR="00137076" w:rsidRDefault="001370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D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DF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E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76"/>
    <w:rsid w:val="000666E0"/>
    <w:rsid w:val="0013707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BA2"/>
  <w15:chartTrackingRefBased/>
  <w15:docId w15:val="{E7291C34-631C-4688-B063-04D8FB34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2023-09-08T19:10:00Z</dcterms:created>
  <dcterms:modified xsi:type="dcterms:W3CDTF">2023-09-08T19:14:00Z</dcterms:modified>
</cp:coreProperties>
</file>